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AF" w:rsidRPr="00CD7349" w:rsidRDefault="00D201AF" w:rsidP="00756A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CD7349">
        <w:rPr>
          <w:rStyle w:val="FontStyle20"/>
          <w:sz w:val="24"/>
          <w:szCs w:val="24"/>
        </w:rPr>
        <w:t>ТЕХНОЛОГИЧЕСКАЯ СХЕМА</w:t>
      </w:r>
    </w:p>
    <w:p w:rsidR="00D201AF" w:rsidRPr="00CD7349" w:rsidRDefault="00D201AF" w:rsidP="000E7485">
      <w:pPr>
        <w:widowControl/>
        <w:ind w:firstLine="540"/>
        <w:jc w:val="center"/>
      </w:pPr>
      <w:r w:rsidRPr="00CD7349">
        <w:rPr>
          <w:rStyle w:val="FontStyle20"/>
          <w:sz w:val="24"/>
          <w:szCs w:val="24"/>
        </w:rPr>
        <w:t>по предоставлению муниципальной услуги: «</w:t>
      </w:r>
      <w:r w:rsidRPr="00CD7349">
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образования».</w:t>
      </w:r>
    </w:p>
    <w:p w:rsidR="00D201AF" w:rsidRPr="00B3714A" w:rsidRDefault="00D201AF" w:rsidP="000E7485">
      <w:pPr>
        <w:widowControl/>
        <w:ind w:firstLine="540"/>
        <w:jc w:val="center"/>
        <w:rPr>
          <w:sz w:val="20"/>
          <w:szCs w:val="20"/>
        </w:rPr>
      </w:pP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D201AF" w:rsidRPr="00C6634E">
        <w:tc>
          <w:tcPr>
            <w:tcW w:w="817" w:type="dxa"/>
          </w:tcPr>
          <w:p w:rsidR="00D201AF" w:rsidRPr="00C6634E" w:rsidRDefault="00D201AF" w:rsidP="00C6634E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D201AF" w:rsidRPr="00C6634E">
        <w:trPr>
          <w:trHeight w:val="275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D201AF" w:rsidRPr="002A57B1" w:rsidRDefault="00D201AF" w:rsidP="003A4D9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iCs/>
                <w:sz w:val="22"/>
                <w:szCs w:val="22"/>
              </w:rPr>
            </w:pPr>
            <w:r w:rsidRPr="002A57B1">
              <w:rPr>
                <w:rStyle w:val="FontStyle20"/>
                <w:i/>
                <w:iCs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D201AF" w:rsidRPr="00C6634E">
        <w:trPr>
          <w:trHeight w:val="279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D201AF" w:rsidRPr="000B3332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i/>
                <w:iCs/>
                <w:sz w:val="22"/>
                <w:szCs w:val="22"/>
              </w:rPr>
            </w:pPr>
            <w:r w:rsidRPr="000B3332">
              <w:rPr>
                <w:i/>
                <w:iCs/>
                <w:sz w:val="22"/>
                <w:szCs w:val="22"/>
                <w:shd w:val="clear" w:color="auto" w:fill="FFFFFF"/>
              </w:rPr>
              <w:t>1000100010000219158</w:t>
            </w:r>
          </w:p>
        </w:tc>
      </w:tr>
      <w:tr w:rsidR="00D201AF" w:rsidRPr="00C6634E">
        <w:trPr>
          <w:trHeight w:val="398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rPr>
          <w:trHeight w:val="275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rPr>
          <w:trHeight w:val="280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D201AF" w:rsidRPr="002A57B1" w:rsidRDefault="00D201AF" w:rsidP="003A4D9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iCs/>
                <w:sz w:val="22"/>
                <w:szCs w:val="22"/>
              </w:rPr>
            </w:pPr>
            <w:r w:rsidRPr="002A57B1">
              <w:rPr>
                <w:rStyle w:val="FontStyle20"/>
                <w:i/>
                <w:iCs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iCs/>
                <w:sz w:val="22"/>
                <w:szCs w:val="22"/>
              </w:rPr>
              <w:t>2</w:t>
            </w:r>
            <w:r w:rsidRPr="002A57B1">
              <w:rPr>
                <w:rStyle w:val="FontStyle20"/>
                <w:i/>
                <w:iCs/>
                <w:sz w:val="22"/>
                <w:szCs w:val="22"/>
              </w:rPr>
              <w:t xml:space="preserve">1 от </w:t>
            </w:r>
            <w:r>
              <w:rPr>
                <w:rStyle w:val="FontStyle20"/>
                <w:i/>
                <w:iCs/>
                <w:sz w:val="22"/>
                <w:szCs w:val="22"/>
              </w:rPr>
              <w:t>31</w:t>
            </w:r>
            <w:r w:rsidRPr="002A57B1">
              <w:rPr>
                <w:rStyle w:val="FontStyle20"/>
                <w:i/>
                <w:iCs/>
                <w:sz w:val="22"/>
                <w:szCs w:val="22"/>
              </w:rPr>
              <w:t>.0</w:t>
            </w:r>
            <w:r>
              <w:rPr>
                <w:rStyle w:val="FontStyle20"/>
                <w:i/>
                <w:iCs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iCs/>
                <w:sz w:val="22"/>
                <w:szCs w:val="22"/>
              </w:rPr>
              <w:t>.2012г.</w:t>
            </w:r>
          </w:p>
        </w:tc>
      </w:tr>
      <w:tr w:rsidR="00D201AF" w:rsidRPr="00C6634E">
        <w:trPr>
          <w:trHeight w:val="546"/>
        </w:trPr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D201AF" w:rsidRPr="00C6634E" w:rsidRDefault="00D201AF" w:rsidP="00C6634E">
            <w:pPr>
              <w:pStyle w:val="Style2"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1. 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D201AF" w:rsidRPr="002A57B1" w:rsidRDefault="00D201AF" w:rsidP="003A4D9D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iCs/>
                <w:sz w:val="22"/>
                <w:szCs w:val="22"/>
              </w:rPr>
            </w:pPr>
            <w:r w:rsidRPr="002A57B1">
              <w:rPr>
                <w:rStyle w:val="FontStyle20"/>
                <w:i/>
                <w:iCs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D201AF" w:rsidRPr="00C6634E">
        <w:tc>
          <w:tcPr>
            <w:tcW w:w="817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D201AF" w:rsidRPr="00C6634E" w:rsidRDefault="00D201AF" w:rsidP="00C6634E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D201AF" w:rsidRPr="00770183" w:rsidRDefault="00D201AF" w:rsidP="003A4D9D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iCs/>
                <w:sz w:val="22"/>
                <w:szCs w:val="22"/>
              </w:rPr>
              <w:t>Официальный сайт органа</w:t>
            </w:r>
          </w:p>
        </w:tc>
      </w:tr>
    </w:tbl>
    <w:p w:rsidR="00D201AF" w:rsidRDefault="00D201AF" w:rsidP="00756A54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D201AF" w:rsidRPr="00B3714A" w:rsidRDefault="00D201AF" w:rsidP="00756A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243"/>
        <w:gridCol w:w="708"/>
        <w:gridCol w:w="993"/>
        <w:gridCol w:w="141"/>
        <w:gridCol w:w="1560"/>
        <w:gridCol w:w="544"/>
        <w:gridCol w:w="2432"/>
        <w:gridCol w:w="851"/>
        <w:gridCol w:w="1276"/>
        <w:gridCol w:w="850"/>
        <w:gridCol w:w="1134"/>
        <w:gridCol w:w="851"/>
        <w:gridCol w:w="1417"/>
        <w:gridCol w:w="1310"/>
      </w:tblGrid>
      <w:tr w:rsidR="00D201AF" w:rsidRPr="00C6634E">
        <w:trPr>
          <w:cantSplit/>
        </w:trPr>
        <w:tc>
          <w:tcPr>
            <w:tcW w:w="425" w:type="dxa"/>
            <w:vMerge w:val="restart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43" w:type="dxa"/>
            <w:vMerge w:val="restart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701" w:type="dxa"/>
            <w:gridSpan w:val="2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976" w:type="dxa"/>
            <w:gridSpan w:val="2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835" w:type="dxa"/>
            <w:gridSpan w:val="3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310" w:type="dxa"/>
            <w:vMerge w:val="restart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D201AF" w:rsidRPr="00C6634E">
        <w:trPr>
          <w:cantSplit/>
        </w:trPr>
        <w:tc>
          <w:tcPr>
            <w:tcW w:w="425" w:type="dxa"/>
            <w:vMerge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3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не по месту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D201AF" w:rsidRPr="00C6634E" w:rsidRDefault="00D201AF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D201AF" w:rsidRPr="00C6634E">
        <w:trPr>
          <w:cantSplit/>
          <w:trHeight w:val="161"/>
        </w:trPr>
        <w:tc>
          <w:tcPr>
            <w:tcW w:w="425" w:type="dxa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243" w:type="dxa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D201AF" w:rsidRPr="00C6634E">
        <w:trPr>
          <w:cantSplit/>
          <w:trHeight w:val="407"/>
        </w:trPr>
        <w:tc>
          <w:tcPr>
            <w:tcW w:w="15735" w:type="dxa"/>
            <w:gridSpan w:val="15"/>
          </w:tcPr>
          <w:p w:rsidR="00D201AF" w:rsidRPr="00C6634E" w:rsidRDefault="00D201AF" w:rsidP="00EF7717">
            <w:pPr>
              <w:widowControl/>
              <w:jc w:val="center"/>
              <w:rPr>
                <w:rStyle w:val="FontStyle24"/>
                <w:b/>
                <w:bCs/>
                <w:color w:val="000000"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 w:rsidTr="00D6301D">
        <w:trPr>
          <w:cantSplit/>
          <w:trHeight w:val="5243"/>
        </w:trPr>
        <w:tc>
          <w:tcPr>
            <w:tcW w:w="425" w:type="dxa"/>
            <w:vAlign w:val="center"/>
          </w:tcPr>
          <w:p w:rsidR="00D201AF" w:rsidRPr="00C6634E" w:rsidRDefault="00D201AF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1.</w:t>
            </w:r>
          </w:p>
          <w:p w:rsidR="00D201AF" w:rsidRPr="00C6634E" w:rsidRDefault="00D201AF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:rsidR="00D201AF" w:rsidRPr="00C6634E" w:rsidRDefault="00D201AF" w:rsidP="00D713A8">
            <w:pPr>
              <w:pStyle w:val="Style2"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  <w:tc>
          <w:tcPr>
            <w:tcW w:w="1842" w:type="dxa"/>
            <w:gridSpan w:val="3"/>
            <w:vAlign w:val="center"/>
          </w:tcPr>
          <w:p w:rsidR="00D201AF" w:rsidRPr="00C6634E" w:rsidRDefault="00D201AF" w:rsidP="000E7485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C6634E">
              <w:rPr>
                <w:rStyle w:val="FontStyle23"/>
                <w:color w:val="000000"/>
                <w:sz w:val="20"/>
                <w:szCs w:val="20"/>
              </w:rPr>
              <w:t>30 календарных дней со дня регистрации заявления  в органе местного самоуправления (далее – Администрация)</w:t>
            </w:r>
          </w:p>
          <w:p w:rsidR="00D201AF" w:rsidRPr="00C6634E" w:rsidRDefault="00D201AF" w:rsidP="005D45EF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C6634E">
              <w:rPr>
                <w:rStyle w:val="FontStyle23"/>
                <w:color w:val="000000"/>
                <w:sz w:val="20"/>
                <w:szCs w:val="20"/>
              </w:rPr>
              <w:t>/муниципальном учреждении социального обслуживания, участвующем в предоставлении муниципальной услуги</w:t>
            </w:r>
            <w:r w:rsidRPr="00C6634E">
              <w:rPr>
                <w:rStyle w:val="FootnoteReference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2104" w:type="dxa"/>
            <w:gridSpan w:val="2"/>
            <w:vAlign w:val="center"/>
          </w:tcPr>
          <w:p w:rsidR="00D201AF" w:rsidRPr="00C6634E" w:rsidRDefault="00D201AF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18"/>
                <w:szCs w:val="18"/>
              </w:rPr>
            </w:pPr>
            <w:r w:rsidRPr="00C6634E">
              <w:rPr>
                <w:color w:val="000000"/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C6634E">
              <w:rPr>
                <w:rStyle w:val="FontStyle23"/>
                <w:color w:val="000000"/>
                <w:sz w:val="20"/>
                <w:szCs w:val="20"/>
              </w:rPr>
              <w:t xml:space="preserve">исполненных карандашом либо имеющих повреждения, которые не позволяют однозначно толковать их, </w:t>
            </w:r>
            <w:r w:rsidRPr="00C6634E">
              <w:rPr>
                <w:rStyle w:val="FontStyle23"/>
                <w:color w:val="000000"/>
                <w:sz w:val="18"/>
                <w:szCs w:val="18"/>
              </w:rPr>
              <w:t>содержание</w:t>
            </w:r>
          </w:p>
          <w:p w:rsidR="00D201AF" w:rsidRPr="00C6634E" w:rsidRDefault="00D201AF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432" w:type="dxa"/>
            <w:vAlign w:val="center"/>
          </w:tcPr>
          <w:p w:rsidR="00D201AF" w:rsidRPr="00C6634E" w:rsidRDefault="00D201AF" w:rsidP="002912FA">
            <w:pPr>
              <w:widowControl/>
              <w:jc w:val="both"/>
              <w:rPr>
                <w:rStyle w:val="FontStyle23"/>
                <w:color w:val="000000"/>
                <w:sz w:val="20"/>
                <w:szCs w:val="20"/>
              </w:rPr>
            </w:pPr>
            <w:r>
              <w:rPr>
                <w:rStyle w:val="FontStyle23"/>
                <w:color w:val="000000"/>
                <w:sz w:val="20"/>
                <w:szCs w:val="20"/>
              </w:rPr>
              <w:t>Среднедушевой  доход заявителя превышает величину прожиточного минимума</w:t>
            </w:r>
          </w:p>
        </w:tc>
        <w:tc>
          <w:tcPr>
            <w:tcW w:w="851" w:type="dxa"/>
            <w:vAlign w:val="center"/>
          </w:tcPr>
          <w:p w:rsidR="00D201AF" w:rsidRPr="00C6634E" w:rsidRDefault="00D201AF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E640D0">
              <w:rPr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D201AF" w:rsidRPr="00C6634E" w:rsidRDefault="00D201AF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D201AF" w:rsidRPr="00C6634E" w:rsidRDefault="00D201AF" w:rsidP="00354C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</w:p>
        </w:tc>
        <w:tc>
          <w:tcPr>
            <w:tcW w:w="1310" w:type="dxa"/>
            <w:vAlign w:val="center"/>
          </w:tcPr>
          <w:p w:rsidR="00D201AF" w:rsidRPr="00C6634E" w:rsidRDefault="00D201AF" w:rsidP="00354C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</w:p>
        </w:tc>
      </w:tr>
    </w:tbl>
    <w:p w:rsidR="00D201AF" w:rsidRPr="00B3714A" w:rsidRDefault="00D201AF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D201AF" w:rsidRPr="00B3714A" w:rsidRDefault="00D201AF" w:rsidP="00D6301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D201AF" w:rsidRPr="00C6634E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Документ, под</w:t>
            </w:r>
            <w:r w:rsidRPr="00C6634E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201AF" w:rsidRPr="00C6634E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D201AF" w:rsidRPr="00C6634E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D713A8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bCs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1.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2.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Default="00D201AF" w:rsidP="002912F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Заявителями являются:</w:t>
            </w:r>
          </w:p>
          <w:p w:rsidR="00D201AF" w:rsidRPr="00DD20BB" w:rsidRDefault="00D201AF" w:rsidP="002912FA">
            <w:pPr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  <w:p w:rsidR="00D201AF" w:rsidRPr="00C6634E" w:rsidRDefault="00D201AF" w:rsidP="001F5B9A">
            <w:pPr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семьи (одиноко проживающие граждане), находящиеся в трудной жизненной ситуации, среднедушевой доход которых ниже величины прожиточного минимума по основным социально-демографическим группам населения, установленного по Республике Карелия;</w:t>
            </w:r>
          </w:p>
          <w:p w:rsidR="00D201AF" w:rsidRPr="00C6634E" w:rsidRDefault="00D201AF" w:rsidP="001F5B9A">
            <w:pPr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семьи, воспитывающие трех и более детей, среднедушевой доход которых не превышает величины 1,5 размеров прожиточного минимума по основным социально-демографическим группам населения, установленного по Республике Карелия;</w:t>
            </w:r>
          </w:p>
          <w:p w:rsidR="00D201AF" w:rsidRPr="00C6634E" w:rsidRDefault="00D201AF" w:rsidP="001F5B9A">
            <w:pPr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семьи (одиноко проживающие граждане), оказавшиеся в трудной жизненной ситуации и имеющие среднедушевой доход выше величины прожиточного минимума по основным социально-демографическим группам населения, установленного по Республике Карелия;</w:t>
            </w:r>
          </w:p>
          <w:p w:rsidR="00D201AF" w:rsidRPr="00C6634E" w:rsidRDefault="00D201AF" w:rsidP="001F5B9A">
            <w:pPr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иные категории граждан, установленные правовыми актами муниципального образования.</w:t>
            </w:r>
          </w:p>
          <w:p w:rsidR="00D201AF" w:rsidRPr="00C6634E" w:rsidRDefault="00D201AF" w:rsidP="009E0142">
            <w:pPr>
              <w:pStyle w:val="ListParagraph"/>
              <w:widowControl/>
              <w:autoSpaceDE/>
              <w:autoSpaceDN/>
              <w:adjustRightInd/>
              <w:rPr>
                <w:rStyle w:val="FontStyle23"/>
                <w:sz w:val="20"/>
                <w:szCs w:val="20"/>
              </w:rPr>
            </w:pPr>
          </w:p>
          <w:p w:rsidR="00D201AF" w:rsidRPr="00DD20BB" w:rsidRDefault="00D201AF" w:rsidP="002912FA">
            <w:pPr>
              <w:widowControl/>
              <w:spacing w:before="200"/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3)</w:t>
            </w:r>
            <w:r w:rsidRPr="00C6634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4). </w:t>
            </w:r>
            <w:r w:rsidRPr="00C6634E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3) </w:t>
            </w:r>
            <w:r w:rsidRPr="00C6634E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201AF" w:rsidRPr="00C6634E" w:rsidRDefault="00D201AF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4). </w:t>
            </w:r>
            <w:r w:rsidRPr="00C6634E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Да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C6634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D201AF" w:rsidRPr="00B3714A" w:rsidRDefault="00D201AF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D201AF" w:rsidRPr="00B3714A" w:rsidRDefault="00D201AF" w:rsidP="00756A54">
      <w:pPr>
        <w:widowControl/>
        <w:rPr>
          <w:sz w:val="20"/>
          <w:szCs w:val="20"/>
        </w:rPr>
      </w:pPr>
    </w:p>
    <w:tbl>
      <w:tblPr>
        <w:tblW w:w="1587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374"/>
        <w:gridCol w:w="185"/>
        <w:gridCol w:w="2335"/>
        <w:gridCol w:w="540"/>
        <w:gridCol w:w="952"/>
        <w:gridCol w:w="308"/>
        <w:gridCol w:w="2244"/>
        <w:gridCol w:w="4252"/>
        <w:gridCol w:w="242"/>
        <w:gridCol w:w="1317"/>
        <w:gridCol w:w="1701"/>
      </w:tblGrid>
      <w:tr w:rsidR="00D201AF" w:rsidRPr="00C6634E">
        <w:trPr>
          <w:trHeight w:val="9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D201AF" w:rsidRPr="00C6634E">
        <w:trPr>
          <w:trHeight w:val="21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D201AF" w:rsidRPr="00C6634E">
        <w:trPr>
          <w:trHeight w:val="234"/>
        </w:trPr>
        <w:tc>
          <w:tcPr>
            <w:tcW w:w="1587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014A09">
            <w:pPr>
              <w:pStyle w:val="Style2"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bCs/>
                <w:color w:val="000000"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Заявление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Оригинал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282585" w:rsidRDefault="00D201AF" w:rsidP="000606D3">
            <w:pPr>
              <w:widowControl/>
              <w:autoSpaceDE/>
              <w:adjustRightInd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770183" w:rsidRDefault="00D201AF" w:rsidP="003A4D9D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Default="00D201AF" w:rsidP="003A4D9D">
            <w:pPr>
              <w:pStyle w:val="Style1"/>
              <w:widowControl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Приложение </w:t>
            </w:r>
          </w:p>
          <w:p w:rsidR="00D201AF" w:rsidRPr="002A57B1" w:rsidRDefault="00D201AF" w:rsidP="003A4D9D">
            <w:pPr>
              <w:pStyle w:val="Style1"/>
              <w:widowControl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№ 2 к технологической схеме</w:t>
            </w: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2.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3)</w:t>
            </w:r>
            <w:r w:rsidRPr="00C6634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внутренней стороны документа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Обязательный документ.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3. </w:t>
            </w:r>
            <w:r w:rsidRPr="00C6634E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4. </w:t>
            </w:r>
            <w:r w:rsidRPr="00C6634E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3.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3)</w:t>
            </w:r>
            <w:r w:rsidRPr="00C6634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6) </w:t>
            </w:r>
            <w:r w:rsidRPr="00C6634E">
              <w:rPr>
                <w:sz w:val="20"/>
                <w:szCs w:val="20"/>
              </w:rPr>
              <w:t>Разрешение на временное проживание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внутренней стороны документа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разворота бланка документа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Обязательный документ.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3. </w:t>
            </w:r>
            <w:r w:rsidRPr="00C6634E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201AF" w:rsidRPr="005E6F18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6. </w:t>
            </w:r>
            <w:r w:rsidRPr="00C6634E">
              <w:rPr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201AF" w:rsidRPr="005E6F18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7. </w:t>
            </w:r>
            <w:r w:rsidRPr="00C6634E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4.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Необязательный документ.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C6634E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C6634E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C6634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5.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Default="00D201AF" w:rsidP="002912FA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D201AF" w:rsidRPr="00C6634E" w:rsidRDefault="00D201AF" w:rsidP="002912F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Необязательный документ.</w:t>
            </w:r>
          </w:p>
          <w:p w:rsidR="00D201AF" w:rsidRPr="00C6634E" w:rsidRDefault="00D201AF" w:rsidP="002912FA">
            <w:pPr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D201AF" w:rsidRPr="00C6634E" w:rsidRDefault="00D201AF" w:rsidP="002912FA">
            <w:pPr>
              <w:rPr>
                <w:sz w:val="20"/>
                <w:szCs w:val="20"/>
              </w:rPr>
            </w:pP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6.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Документы, подтверждающие регистрацию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E640D0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C6634E">
              <w:rPr>
                <w:rStyle w:val="FontStyle20"/>
                <w:sz w:val="20"/>
                <w:szCs w:val="20"/>
              </w:rPr>
              <w:t xml:space="preserve">Справка о регистрации заявителя и членов его семьи по месту жительства (месту пребывания) </w:t>
            </w:r>
            <w:r w:rsidRPr="00C6634E">
              <w:rPr>
                <w:sz w:val="20"/>
                <w:szCs w:val="20"/>
              </w:rPr>
              <w:t>и о характеристике занимаемого заявителем жилого помещения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611A2C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841542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712F9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D201AF" w:rsidRPr="009815A6" w:rsidRDefault="00D201AF" w:rsidP="00E640D0">
            <w:pPr>
              <w:pStyle w:val="Style11"/>
              <w:widowControl/>
              <w:spacing w:line="240" w:lineRule="auto"/>
              <w:ind w:left="102"/>
              <w:jc w:val="left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7.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3E6593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Документы, подтверждающие состав семьи заявителя</w:t>
            </w: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Решение суда о признании членом семьи (при наличии)</w:t>
            </w: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Свидетельство о заключении брака</w:t>
            </w: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Свидетельство о рождении ребенка </w:t>
            </w: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1 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 или копия, изготовленная судом, заверенная синей печатью, изготавливается копия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Предъявляется оригинал </w:t>
            </w:r>
            <w:r w:rsidRPr="000B3EBF">
              <w:rPr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0B3EBF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Предъявляется оригинал </w:t>
            </w:r>
            <w:r w:rsidRPr="000B3EBF">
              <w:rPr>
                <w:sz w:val="20"/>
                <w:szCs w:val="20"/>
              </w:rPr>
              <w:t>либо копия, заверенная в установленном законом порядке; в случае предъявления оригинала изготавливается копия</w:t>
            </w:r>
          </w:p>
          <w:p w:rsidR="00D201AF" w:rsidRPr="000B3EBF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 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в случае признания гражданина в качестве члена семьи в судебном порядке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 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 распространяется на членов неполной семьи 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 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в случае наличия в составе семьи детей возрастом до 14 лет или для подтверждения родства (с ребенком старше 14 лет)</w:t>
            </w: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C2C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Решение должно быть вступившим в законную силу (решение суда первой инстанции вступает в законную силу по истечении 30 дней со дня принятия решения; решения судов апелляционной, кассационной инстанции вступают в силу в день вынесения)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8.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F63B1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Документы о заработке и иных доходах и доходах членов семьи или одиноко проживающего гражданина</w:t>
            </w:r>
          </w:p>
          <w:p w:rsidR="00D201AF" w:rsidRPr="00C6634E" w:rsidRDefault="00D201AF" w:rsidP="00611A2C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F63B1">
            <w:pPr>
              <w:widowControl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Сведения (справка) о заработке и иных доходах и доходах членов семьи или одиноко проживающего гражданина</w:t>
            </w:r>
          </w:p>
          <w:p w:rsidR="00D201AF" w:rsidRPr="00C6634E" w:rsidRDefault="00D201AF" w:rsidP="00E339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за последние 3 месяца, предшествующие обращению</w:t>
            </w:r>
          </w:p>
          <w:p w:rsidR="00D201AF" w:rsidRPr="00C6634E" w:rsidRDefault="00D201AF" w:rsidP="00E33945">
            <w:pPr>
              <w:pStyle w:val="Style1"/>
              <w:widowControl/>
              <w:rPr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E31C47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E339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611A2C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Обязательный документ.</w:t>
            </w:r>
          </w:p>
        </w:tc>
        <w:tc>
          <w:tcPr>
            <w:tcW w:w="44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3E6593" w:rsidRDefault="00D201AF" w:rsidP="0012133C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6634E">
              <w:rPr>
                <w:sz w:val="20"/>
                <w:szCs w:val="20"/>
              </w:rPr>
              <w:t>Подписана руководителем, главным бухгалтером организации, заверена печатью организации, с обязательным указанием вида трудового соглашения, формы оплаты труда, полной (неполной) занятости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9.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E63FC7" w:rsidRDefault="00D201AF" w:rsidP="00575C2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sz w:val="20"/>
                <w:szCs w:val="20"/>
              </w:rPr>
              <w:t xml:space="preserve">Документ, подтверждающий  </w:t>
            </w:r>
            <w:r w:rsidRPr="00E63FC7">
              <w:rPr>
                <w:sz w:val="20"/>
                <w:szCs w:val="20"/>
                <w:lang w:eastAsia="en-US"/>
              </w:rPr>
              <w:t>подтверждающей среднедушевой доход семьи и доход одиноко проживающего гражданина ниже величины прожиточного минимума</w:t>
            </w:r>
          </w:p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D213E9">
            <w:pPr>
              <w:pStyle w:val="Style1"/>
              <w:widowControl/>
              <w:numPr>
                <w:ilvl w:val="0"/>
                <w:numId w:val="2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Справка, подтверждающая среднедушевой доход семьи и доход одиноко проживающего гражданина ниже величины прожиточного минимума</w:t>
            </w:r>
          </w:p>
          <w:p w:rsidR="00D201AF" w:rsidRPr="00C6634E" w:rsidRDefault="00D201AF" w:rsidP="00D213E9">
            <w:pPr>
              <w:pStyle w:val="Style1"/>
              <w:widowControl/>
              <w:numPr>
                <w:ilvl w:val="0"/>
                <w:numId w:val="23"/>
              </w:numPr>
              <w:ind w:left="0" w:firstLine="0"/>
              <w:jc w:val="both"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Справка о среднедушевом доходе семьи</w:t>
            </w:r>
          </w:p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CC2CBB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оригинал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документ. </w:t>
            </w:r>
          </w:p>
          <w:p w:rsidR="00D201AF" w:rsidRPr="00C6634E" w:rsidRDefault="00D201AF" w:rsidP="00CC2CBB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CC2CBB">
            <w:pPr>
              <w:widowControl/>
              <w:ind w:firstLine="540"/>
              <w:jc w:val="both"/>
              <w:outlineLvl w:val="0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D201AF" w:rsidRPr="00E63FC7" w:rsidRDefault="00D201AF" w:rsidP="00D213E9">
            <w:pPr>
              <w:pStyle w:val="ListParagraph"/>
              <w:widowControl/>
              <w:numPr>
                <w:ilvl w:val="0"/>
                <w:numId w:val="24"/>
              </w:numPr>
              <w:ind w:left="0" w:firstLine="102"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sz w:val="20"/>
                <w:szCs w:val="20"/>
              </w:rPr>
              <w:t xml:space="preserve">Выдается </w:t>
            </w:r>
            <w:r w:rsidRPr="00E63FC7">
              <w:rPr>
                <w:sz w:val="20"/>
                <w:szCs w:val="20"/>
                <w:lang w:eastAsia="en-US"/>
              </w:rPr>
              <w:t>государственными казенными учреждениями социальной защиты - Центрами социальной работы городов и районов Республики Карелия, (форма справки утверждена приказом Министерства здравоохранения  и социального развития РК от 04.06.2013 № 1237)</w:t>
            </w:r>
          </w:p>
          <w:p w:rsidR="00D201AF" w:rsidRPr="00C6634E" w:rsidRDefault="00D201AF" w:rsidP="00D213E9">
            <w:pPr>
              <w:pStyle w:val="ListParagraph"/>
              <w:widowControl/>
              <w:numPr>
                <w:ilvl w:val="0"/>
                <w:numId w:val="24"/>
              </w:numPr>
              <w:ind w:left="0" w:firstLine="102"/>
              <w:jc w:val="both"/>
              <w:rPr>
                <w:sz w:val="20"/>
                <w:szCs w:val="20"/>
              </w:rPr>
            </w:pPr>
            <w:r w:rsidRPr="00E63FC7">
              <w:rPr>
                <w:sz w:val="20"/>
                <w:szCs w:val="20"/>
                <w:lang w:eastAsia="en-US"/>
              </w:rPr>
              <w:t>Выдается</w:t>
            </w:r>
            <w:r w:rsidRPr="00C6634E">
              <w:rPr>
                <w:sz w:val="20"/>
                <w:szCs w:val="20"/>
              </w:rPr>
              <w:t xml:space="preserve"> иным</w:t>
            </w:r>
            <w:r w:rsidRPr="00E63FC7">
              <w:rPr>
                <w:sz w:val="20"/>
                <w:szCs w:val="20"/>
                <w:lang w:eastAsia="en-US"/>
              </w:rPr>
              <w:t xml:space="preserve"> органом социальной защиты населения (наименование органа социальной защиты населения указывается Администрацией) 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5D45EF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10.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B395C" w:rsidRDefault="00D201AF" w:rsidP="002F63B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Документы, подтверждающие трудную жизненную ситуацию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-справка, подтверждающая факт установления инвалидности;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заключение лечебно-профилактического учреждения о состоянии здоровья лица, об отсутствии медицинских противопоказаний к принятию на обслуживание и о необходимости постоянного постороннего ухода и обслуживания вследствие частичной или полной утраты способности к самообслуживанию;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справка о регистрации в качестве безработного, выданная органами службы занятости населения;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товарные или кассовые чеки на приобретение лекарств, направление на оперативное лечение, выданное учреждением здравоохранения;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проездные документы;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справка об освобождении из мест лишения свободы, выданная администрацией исправительного учреждения;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акт материально-бытового обследования условий проживания, оформленный органом социальной защиты населения по месту жительства или месту пребывания;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иные документы.</w:t>
            </w:r>
          </w:p>
          <w:p w:rsidR="00D201AF" w:rsidRPr="005E6F18" w:rsidRDefault="00D201AF" w:rsidP="00354C28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оригинал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документ. </w:t>
            </w:r>
          </w:p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CC2CBB">
            <w:pPr>
              <w:widowControl/>
              <w:ind w:firstLine="540"/>
              <w:jc w:val="both"/>
              <w:outlineLvl w:val="0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</w:tr>
      <w:tr w:rsidR="00D201AF" w:rsidRPr="00C6634E" w:rsidTr="00D6301D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5D45EF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11.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Default="00D201AF" w:rsidP="005D45E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Документы, подтверждающие наступление экстренного случая</w:t>
            </w:r>
          </w:p>
          <w:p w:rsidR="00D201AF" w:rsidRDefault="00D201AF" w:rsidP="002F63B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Default="00D201AF" w:rsidP="005D45E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справка об аварии, пожаре, опасном природном явлении, катастрофе, межнациональных конфликтах и войнах, стихийных или иных бедствиях</w:t>
            </w:r>
          </w:p>
          <w:p w:rsidR="00D201AF" w:rsidRDefault="00D201AF" w:rsidP="00DB2E9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</w:t>
            </w:r>
          </w:p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оригинал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Необязательный документ. </w:t>
            </w:r>
          </w:p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D201AF" w:rsidRPr="00C6634E" w:rsidRDefault="00D201AF" w:rsidP="00354C28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5D45EF">
            <w:pPr>
              <w:widowControl/>
              <w:jc w:val="both"/>
              <w:outlineLvl w:val="0"/>
              <w:rPr>
                <w:rStyle w:val="FontStyle23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Справка выдается территориальным органом Министерства Российской Федерации по делам гражданской обороны, чрезвычайным ситуациям и ликвидации последствий стихийных бедствий или иным уполномоченным органом.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</w:tr>
    </w:tbl>
    <w:p w:rsidR="00D201AF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D201AF" w:rsidRPr="00B3714A" w:rsidRDefault="00D201AF" w:rsidP="00756A54">
      <w:pPr>
        <w:widowControl/>
        <w:rPr>
          <w:sz w:val="20"/>
          <w:szCs w:val="20"/>
        </w:rPr>
      </w:pPr>
    </w:p>
    <w:tbl>
      <w:tblPr>
        <w:tblW w:w="1587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2115"/>
        <w:gridCol w:w="2268"/>
      </w:tblGrid>
      <w:tr w:rsidR="00D201AF" w:rsidRPr="00C6634E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C6634E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C6634E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C6634E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Срок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D201AF" w:rsidRPr="00C6634E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D201AF" w:rsidRPr="00C6634E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4A0FE7">
            <w:pPr>
              <w:pStyle w:val="Style11"/>
              <w:widowControl/>
              <w:numPr>
                <w:ilvl w:val="0"/>
                <w:numId w:val="12"/>
              </w:numPr>
              <w:rPr>
                <w:rStyle w:val="FontStyle23"/>
                <w:b/>
                <w:bCs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</w:tbl>
    <w:p w:rsidR="00D201AF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201AF" w:rsidRPr="00B3714A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D201AF" w:rsidRPr="00B3714A" w:rsidRDefault="00D201AF" w:rsidP="00756A54">
      <w:pPr>
        <w:widowControl/>
        <w:rPr>
          <w:sz w:val="20"/>
          <w:szCs w:val="20"/>
        </w:rPr>
      </w:pPr>
    </w:p>
    <w:tbl>
      <w:tblPr>
        <w:tblW w:w="1587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2101"/>
        <w:gridCol w:w="1984"/>
        <w:gridCol w:w="260"/>
        <w:gridCol w:w="1583"/>
        <w:gridCol w:w="1701"/>
        <w:gridCol w:w="1691"/>
        <w:gridCol w:w="2420"/>
        <w:gridCol w:w="1559"/>
        <w:gridCol w:w="1984"/>
      </w:tblGrid>
      <w:tr w:rsidR="00D201AF" w:rsidRPr="00C6634E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D201AF" w:rsidRPr="00C6634E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201AF" w:rsidRPr="00C6634E" w:rsidRDefault="00D201AF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D201AF" w:rsidRPr="00C6634E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D201AF" w:rsidRPr="00C6634E">
        <w:trPr>
          <w:trHeight w:val="156"/>
        </w:trPr>
        <w:tc>
          <w:tcPr>
            <w:tcW w:w="1587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E30D5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bCs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 w:rsidTr="00D6301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B395C">
            <w:pPr>
              <w:widowControl/>
              <w:jc w:val="both"/>
              <w:rPr>
                <w:sz w:val="20"/>
                <w:szCs w:val="20"/>
              </w:rPr>
            </w:pPr>
            <w:r w:rsidRPr="00CB395C">
              <w:rPr>
                <w:sz w:val="20"/>
                <w:szCs w:val="20"/>
                <w:lang w:eastAsia="en-US"/>
              </w:rPr>
              <w:t xml:space="preserve">Решение о предоставлении </w:t>
            </w:r>
            <w:r w:rsidRPr="00C6634E">
              <w:rPr>
                <w:sz w:val="20"/>
                <w:szCs w:val="20"/>
              </w:rPr>
              <w:t>дополнительных мер социальной поддержки и социальной помощи за счет средств бюджета муниципального образования</w:t>
            </w:r>
          </w:p>
        </w:tc>
        <w:tc>
          <w:tcPr>
            <w:tcW w:w="2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D201AF" w:rsidRPr="00C6634E" w:rsidRDefault="00D201AF" w:rsidP="00B33D45">
            <w:pPr>
              <w:widowControl/>
              <w:rPr>
                <w:b/>
                <w:bCs/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лично в Администрации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лично в МФЦ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D201AF" w:rsidRPr="00C6634E" w:rsidTr="00D6301D">
        <w:trPr>
          <w:trHeight w:val="2055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2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611A2C">
            <w:pPr>
              <w:widowControl/>
              <w:jc w:val="both"/>
              <w:rPr>
                <w:sz w:val="20"/>
                <w:szCs w:val="20"/>
              </w:rPr>
            </w:pPr>
            <w:r w:rsidRPr="00CB395C">
              <w:rPr>
                <w:sz w:val="20"/>
                <w:szCs w:val="20"/>
                <w:lang w:eastAsia="en-US"/>
              </w:rPr>
              <w:t xml:space="preserve">Уведомление об отказе в предоставлении </w:t>
            </w:r>
            <w:r w:rsidRPr="00C6634E">
              <w:rPr>
                <w:sz w:val="20"/>
                <w:szCs w:val="20"/>
              </w:rPr>
              <w:t>дополнительных мер социальной поддержки и социальной помощи за счет средств бюджета муниципального образования</w:t>
            </w:r>
          </w:p>
        </w:tc>
        <w:tc>
          <w:tcPr>
            <w:tcW w:w="2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CB395C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Оформляется на бланке Администрации.</w:t>
            </w:r>
          </w:p>
          <w:p w:rsidR="00D201AF" w:rsidRPr="00CB395C" w:rsidRDefault="00D201AF" w:rsidP="00CB395C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C6634E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CB395C">
              <w:rPr>
                <w:sz w:val="20"/>
                <w:szCs w:val="20"/>
                <w:lang w:eastAsia="en-US"/>
              </w:rPr>
              <w:t xml:space="preserve"> указанием всех оснований принятия такого решения.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лично в Администрации</w:t>
            </w:r>
          </w:p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лично в МФЦ</w:t>
            </w:r>
          </w:p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D201AF" w:rsidRPr="008D3C28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Pr="008D3C2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8D3C28">
        <w:rPr>
          <w:rStyle w:val="FontStyle23"/>
          <w:sz w:val="20"/>
          <w:szCs w:val="20"/>
        </w:rPr>
        <w:t>«подуслуги»</w:t>
      </w:r>
    </w:p>
    <w:p w:rsidR="00D201AF" w:rsidRPr="008D3C28" w:rsidRDefault="00D201AF" w:rsidP="00756A54">
      <w:pPr>
        <w:widowControl/>
        <w:rPr>
          <w:sz w:val="20"/>
          <w:szCs w:val="20"/>
        </w:rPr>
      </w:pPr>
    </w:p>
    <w:tbl>
      <w:tblPr>
        <w:tblW w:w="1587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2551"/>
      </w:tblGrid>
      <w:tr w:rsidR="00D201AF" w:rsidRPr="00C6634E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D201AF" w:rsidRPr="00C6634E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D201AF" w:rsidRPr="00C6634E">
        <w:trPr>
          <w:trHeight w:val="154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9A101F">
            <w:pPr>
              <w:pStyle w:val="Style2"/>
              <w:numPr>
                <w:ilvl w:val="0"/>
                <w:numId w:val="14"/>
              </w:numPr>
              <w:spacing w:line="240" w:lineRule="auto"/>
              <w:rPr>
                <w:rStyle w:val="FontStyle23"/>
                <w:b/>
                <w:bCs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нет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Расписка в приеме документов</w:t>
            </w:r>
          </w:p>
        </w:tc>
      </w:tr>
      <w:tr w:rsidR="00D201AF" w:rsidRPr="00C6634E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Организация курьерской службы МФЦ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Опись документов</w:t>
            </w:r>
          </w:p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D201AF" w:rsidRPr="00C6634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Default="00D201AF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C6634E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sz w:val="20"/>
                <w:szCs w:val="20"/>
                <w:lang w:eastAsia="en-US"/>
              </w:rPr>
              <w:t>результата услуги</w:t>
            </w:r>
          </w:p>
          <w:p w:rsidR="00D201AF" w:rsidRPr="00C6634E" w:rsidRDefault="00D201AF" w:rsidP="002912FA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Организация курьерской службы МФЦ</w:t>
            </w:r>
          </w:p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C6634E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D201AF" w:rsidRPr="00C6634E" w:rsidRDefault="00D201AF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D201AF" w:rsidRPr="00C6634E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C6634E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D201AF" w:rsidRDefault="00D201AF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201AF" w:rsidRPr="00B3714A" w:rsidRDefault="00D201AF" w:rsidP="00D6301D">
      <w:pPr>
        <w:pStyle w:val="Style2"/>
        <w:widowControl/>
        <w:spacing w:line="240" w:lineRule="auto"/>
      </w:pPr>
      <w:r w:rsidRPr="00B3714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tbl>
      <w:tblPr>
        <w:tblW w:w="15876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78"/>
        <w:gridCol w:w="540"/>
        <w:gridCol w:w="1251"/>
        <w:gridCol w:w="189"/>
        <w:gridCol w:w="1530"/>
        <w:gridCol w:w="2509"/>
        <w:gridCol w:w="2490"/>
        <w:gridCol w:w="2130"/>
        <w:gridCol w:w="3359"/>
      </w:tblGrid>
      <w:tr w:rsidR="00D201AF" w:rsidRPr="00C6634E" w:rsidTr="00D6301D">
        <w:trPr>
          <w:trHeight w:val="173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>Способ записи на прием в орган, МФЦ для подачи</w:t>
            </w:r>
          </w:p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запроса о предоставлении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C6634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C6634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 и досудебного (внесудебного)</w:t>
            </w:r>
          </w:p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C6634E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D201AF" w:rsidRPr="00C6634E" w:rsidTr="00D6301D">
        <w:trPr>
          <w:trHeight w:val="16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C6634E">
              <w:rPr>
                <w:rStyle w:val="FontStyle25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C6634E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D201AF" w:rsidRPr="00C6634E">
        <w:trPr>
          <w:trHeight w:val="16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C6634E" w:rsidRDefault="00D201AF" w:rsidP="004A0FE7">
            <w:pPr>
              <w:pStyle w:val="Style11"/>
              <w:widowControl/>
              <w:numPr>
                <w:ilvl w:val="0"/>
                <w:numId w:val="15"/>
              </w:numPr>
              <w:spacing w:line="240" w:lineRule="auto"/>
              <w:rPr>
                <w:rStyle w:val="FontStyle23"/>
                <w:b/>
                <w:bCs/>
                <w:sz w:val="20"/>
                <w:szCs w:val="20"/>
              </w:rPr>
            </w:pPr>
            <w:r w:rsidRPr="00C6634E">
              <w:rPr>
                <w:b/>
                <w:bCs/>
                <w:sz w:val="20"/>
                <w:szCs w:val="20"/>
              </w:rPr>
              <w:t>Предоставление дополнительных мер социальной поддержки и социальной помощи отдельным категориям граждан за счет средств бюджета муниципального образования.</w:t>
            </w:r>
          </w:p>
        </w:tc>
      </w:tr>
      <w:tr w:rsidR="00D201AF" w:rsidRPr="00C6634E" w:rsidTr="00D6301D">
        <w:trPr>
          <w:trHeight w:val="161"/>
        </w:trPr>
        <w:tc>
          <w:tcPr>
            <w:tcW w:w="2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hyperlink r:id="rId7" w:history="1">
              <w:r w:rsidRPr="00D6301D">
                <w:rPr>
                  <w:rStyle w:val="Hyperlink"/>
                  <w:i/>
                  <w:iCs/>
                  <w:color w:val="auto"/>
                  <w:sz w:val="18"/>
                  <w:szCs w:val="18"/>
                  <w:u w:val="none"/>
                </w:rPr>
                <w:t>https://uslugi.karelia.ru/rpeu/</w:t>
              </w:r>
            </w:hyperlink>
            <w:r w:rsidRPr="00D6301D">
              <w:rPr>
                <w:rStyle w:val="FontStyle23"/>
                <w:i/>
                <w:iCs/>
                <w:sz w:val="18"/>
                <w:szCs w:val="18"/>
              </w:rPr>
              <w:t>;</w:t>
            </w:r>
          </w:p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hyperlink r:id="rId8" w:history="1">
              <w:r w:rsidRPr="00D6301D">
                <w:rPr>
                  <w:rStyle w:val="Hyperlink"/>
                  <w:i/>
                  <w:iCs/>
                  <w:color w:val="auto"/>
                  <w:sz w:val="18"/>
                  <w:szCs w:val="18"/>
                  <w:u w:val="none"/>
                </w:rPr>
                <w:t>https://www.gosuslugi.ru/structure/1000100010000002387</w:t>
              </w:r>
            </w:hyperlink>
            <w:r w:rsidRPr="00D6301D">
              <w:rPr>
                <w:rStyle w:val="FontStyle23"/>
                <w:i/>
                <w:iCs/>
                <w:sz w:val="18"/>
                <w:szCs w:val="18"/>
              </w:rPr>
              <w:t>;</w:t>
            </w:r>
          </w:p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http://louhiadm.ru/vlast/ispolnitelnaya_vlast/munitsipalnie_uslugi/reglamenti.html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http://louhiadm.ru/obratnaya_svyaz.html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rPr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rPr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rPr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нет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1AF" w:rsidRPr="00D6301D" w:rsidRDefault="00D201AF" w:rsidP="003A4D9D">
            <w:pPr>
              <w:pStyle w:val="Style11"/>
              <w:widowControl/>
              <w:spacing w:line="240" w:lineRule="auto"/>
              <w:rPr>
                <w:rStyle w:val="FontStyle23"/>
                <w:i/>
                <w:iCs/>
                <w:sz w:val="18"/>
                <w:szCs w:val="18"/>
              </w:rPr>
            </w:pPr>
            <w:r w:rsidRPr="00D6301D">
              <w:rPr>
                <w:rStyle w:val="FontStyle23"/>
                <w:i/>
                <w:iCs/>
                <w:sz w:val="18"/>
                <w:szCs w:val="18"/>
              </w:rPr>
              <w:t>http://louhiadm.ru/obratnaya_svyaz.html</w:t>
            </w:r>
          </w:p>
        </w:tc>
      </w:tr>
    </w:tbl>
    <w:p w:rsidR="00D201AF" w:rsidRDefault="00D201AF" w:rsidP="00756A54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D201AF" w:rsidSect="00D6301D">
          <w:headerReference w:type="default" r:id="rId9"/>
          <w:pgSz w:w="16840" w:h="11907" w:orient="landscape" w:code="9"/>
          <w:pgMar w:top="567" w:right="567" w:bottom="567" w:left="851" w:header="720" w:footer="720" w:gutter="0"/>
          <w:cols w:space="60"/>
          <w:noEndnote/>
          <w:docGrid w:linePitch="326"/>
        </w:sectPr>
      </w:pPr>
    </w:p>
    <w:p w:rsidR="00D201AF" w:rsidRDefault="00D201AF" w:rsidP="00294B96">
      <w:pPr>
        <w:jc w:val="right"/>
      </w:pPr>
      <w:r>
        <w:t xml:space="preserve">                                     Приложение №1</w:t>
      </w:r>
    </w:p>
    <w:p w:rsidR="00D201AF" w:rsidRDefault="00D201AF" w:rsidP="00294B96">
      <w:pPr>
        <w:jc w:val="right"/>
      </w:pPr>
      <w:r>
        <w:t xml:space="preserve">          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Главе администрации  Лоухского 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муниципального района  </w:t>
      </w:r>
    </w:p>
    <w:p w:rsidR="00D201AF" w:rsidRDefault="00D201AF" w:rsidP="00294B96">
      <w:pPr>
        <w:jc w:val="right"/>
      </w:pPr>
      <w:r>
        <w:t>____________________________</w:t>
      </w:r>
    </w:p>
    <w:p w:rsidR="00D201AF" w:rsidRDefault="00D201AF" w:rsidP="00294B96">
      <w:pPr>
        <w:jc w:val="right"/>
      </w:pPr>
      <w:r>
        <w:t xml:space="preserve">                                          от ____________________________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  проживающего по адресу:_______</w:t>
      </w:r>
    </w:p>
    <w:p w:rsidR="00D201AF" w:rsidRDefault="00D201AF" w:rsidP="00294B96">
      <w:pPr>
        <w:jc w:val="right"/>
      </w:pPr>
      <w:r>
        <w:t>_____________________________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  Телефон______________________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 Паспорт: серия__________№____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Выдан_______________________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Дата выдачи__________________</w:t>
      </w:r>
    </w:p>
    <w:p w:rsidR="00D201AF" w:rsidRDefault="00D201AF" w:rsidP="00294B96">
      <w:pPr>
        <w:jc w:val="right"/>
      </w:pPr>
    </w:p>
    <w:p w:rsidR="00D201AF" w:rsidRDefault="00D201AF" w:rsidP="00294B96">
      <w:pPr>
        <w:jc w:val="center"/>
      </w:pPr>
      <w:r>
        <w:t xml:space="preserve"> </w:t>
      </w:r>
    </w:p>
    <w:p w:rsidR="00D201AF" w:rsidRDefault="00D201AF" w:rsidP="00294B96">
      <w:pPr>
        <w:jc w:val="center"/>
      </w:pPr>
      <w:r>
        <w:t>Заявление</w:t>
      </w:r>
    </w:p>
    <w:p w:rsidR="00D201AF" w:rsidRDefault="00D201AF" w:rsidP="00294B96">
      <w:pPr>
        <w:jc w:val="center"/>
      </w:pPr>
    </w:p>
    <w:p w:rsidR="00D201AF" w:rsidRDefault="00D201AF" w:rsidP="00294B96">
      <w:pPr>
        <w:jc w:val="center"/>
      </w:pPr>
      <w:r>
        <w:t>Прошу Вас оказать мне материальную помощь в связи  с трудной жизненной ситуацией</w:t>
      </w:r>
    </w:p>
    <w:p w:rsidR="00D201AF" w:rsidRDefault="00D201AF" w:rsidP="00294B96">
      <w:pPr>
        <w:jc w:val="center"/>
      </w:pPr>
      <w:r>
        <w:t>__________________________________________________________________________________</w:t>
      </w:r>
    </w:p>
    <w:p w:rsidR="00D201AF" w:rsidRDefault="00D201AF" w:rsidP="00294B96">
      <w:pPr>
        <w:jc w:val="center"/>
      </w:pPr>
      <w:r>
        <w:t>(далее указать причину обращения за материальной помощью)</w:t>
      </w:r>
    </w:p>
    <w:p w:rsidR="00D201AF" w:rsidRDefault="00D201AF" w:rsidP="00294B96">
      <w:pPr>
        <w:jc w:val="center"/>
      </w:pPr>
      <w:r>
        <w:t>____________________________________________________________________________________________________________________________________________________________________</w:t>
      </w:r>
    </w:p>
    <w:p w:rsidR="00D201AF" w:rsidRDefault="00D201AF" w:rsidP="00294B96">
      <w:pPr>
        <w:jc w:val="center"/>
      </w:pPr>
      <w:r>
        <w:t>____________________________________________________________________________________________________________________________________________________________________</w:t>
      </w:r>
    </w:p>
    <w:p w:rsidR="00D201AF" w:rsidRDefault="00D201AF" w:rsidP="00294B96">
      <w:pPr>
        <w:jc w:val="center"/>
      </w:pPr>
      <w:r>
        <w:t>Материальную помощь прошу перечислить на мой лицевой счет №________________________</w:t>
      </w:r>
    </w:p>
    <w:p w:rsidR="00D201AF" w:rsidRDefault="00D201AF" w:rsidP="00294B96">
      <w:pPr>
        <w:jc w:val="center"/>
      </w:pPr>
      <w:r>
        <w:t>_____________________________________________________________________________</w:t>
      </w:r>
    </w:p>
    <w:p w:rsidR="00D201AF" w:rsidRDefault="00D201AF" w:rsidP="00294B96">
      <w:pPr>
        <w:jc w:val="center"/>
      </w:pPr>
    </w:p>
    <w:p w:rsidR="00D201AF" w:rsidRDefault="00D201AF" w:rsidP="00294B96"/>
    <w:p w:rsidR="00D201AF" w:rsidRDefault="00D201AF" w:rsidP="00294B96">
      <w:r>
        <w:t>К заявлению прилагаю следующие документы:</w:t>
      </w:r>
    </w:p>
    <w:p w:rsidR="00D201AF" w:rsidRDefault="00D201AF" w:rsidP="00294B96">
      <w:r>
        <w:t>- справку о составе семьи;</w:t>
      </w:r>
    </w:p>
    <w:p w:rsidR="00D201AF" w:rsidRDefault="00D201AF" w:rsidP="00294B96">
      <w:r>
        <w:t xml:space="preserve">- справку о доходах семьи; </w:t>
      </w:r>
    </w:p>
    <w:p w:rsidR="00D201AF" w:rsidRDefault="00D201AF" w:rsidP="00294B96">
      <w:r>
        <w:t xml:space="preserve">- документы, подтверждающие размер  пенсии; </w:t>
      </w:r>
    </w:p>
    <w:p w:rsidR="00D201AF" w:rsidRDefault="00D201AF" w:rsidP="00294B96">
      <w:r>
        <w:t>- документы, подтверждающие наличие заболевания;</w:t>
      </w:r>
    </w:p>
    <w:p w:rsidR="00D201AF" w:rsidRDefault="00D201AF" w:rsidP="00294B96">
      <w:r>
        <w:t>- номер лицевого счета открытого в банке;</w:t>
      </w:r>
    </w:p>
    <w:p w:rsidR="00D201AF" w:rsidRDefault="00D201AF" w:rsidP="00294B96">
      <w:r>
        <w:t>- другие документы, подтверждающие наличие обстоятельств, являющихся основанием для оказания материальной помощи.</w:t>
      </w:r>
    </w:p>
    <w:p w:rsidR="00D201AF" w:rsidRDefault="00D201AF" w:rsidP="00294B96"/>
    <w:p w:rsidR="00D201AF" w:rsidRDefault="00D201AF" w:rsidP="00294B96">
      <w:r>
        <w:t>Об ответственности за предоставление недостоверной информации (документов) предупрежден(а).</w:t>
      </w:r>
    </w:p>
    <w:p w:rsidR="00D201AF" w:rsidRDefault="00D201AF" w:rsidP="00294B96">
      <w:r>
        <w:t>Против проверки (комиссионного обследования) предоставленных мною сведений не возражаю.</w:t>
      </w:r>
    </w:p>
    <w:p w:rsidR="00D201AF" w:rsidRDefault="00D201AF" w:rsidP="00294B96"/>
    <w:p w:rsidR="00D201AF" w:rsidRDefault="00D201AF" w:rsidP="00294B96"/>
    <w:p w:rsidR="00D201AF" w:rsidRDefault="00D201AF" w:rsidP="00294B96">
      <w:r>
        <w:t>«___»________________20__г.                                                __________________</w:t>
      </w:r>
    </w:p>
    <w:p w:rsidR="00D201AF" w:rsidRDefault="00D201AF" w:rsidP="00294B96">
      <w:r>
        <w:t xml:space="preserve">                                                                                                    (подпись заявителя)</w:t>
      </w:r>
    </w:p>
    <w:p w:rsidR="00D201AF" w:rsidRDefault="00D201AF" w:rsidP="00294B96">
      <w:pPr>
        <w:jc w:val="right"/>
      </w:pPr>
      <w:r>
        <w:t xml:space="preserve">                                                                                                 </w:t>
      </w:r>
    </w:p>
    <w:p w:rsidR="00D201AF" w:rsidRDefault="00D201AF" w:rsidP="00294B96">
      <w:pPr>
        <w:jc w:val="right"/>
      </w:pPr>
      <w:r>
        <w:t xml:space="preserve">                         </w:t>
      </w:r>
    </w:p>
    <w:p w:rsidR="00D201AF" w:rsidRDefault="00D201AF" w:rsidP="00294B96">
      <w:pPr>
        <w:jc w:val="both"/>
      </w:pPr>
    </w:p>
    <w:p w:rsidR="00D201AF" w:rsidRDefault="00D201AF" w:rsidP="00294B96">
      <w:pPr>
        <w:jc w:val="both"/>
      </w:pPr>
    </w:p>
    <w:p w:rsidR="00D201AF" w:rsidRDefault="00D201AF" w:rsidP="00294B96">
      <w:pPr>
        <w:jc w:val="both"/>
      </w:pPr>
    </w:p>
    <w:p w:rsidR="00D201AF" w:rsidRDefault="00D201AF" w:rsidP="00294B96"/>
    <w:p w:rsidR="00D201AF" w:rsidRDefault="00D201AF" w:rsidP="00294B96"/>
    <w:p w:rsidR="00D201AF" w:rsidRDefault="00D201AF" w:rsidP="00294B96">
      <w:pPr>
        <w:jc w:val="right"/>
      </w:pPr>
      <w:r>
        <w:t xml:space="preserve">                               </w:t>
      </w:r>
    </w:p>
    <w:p w:rsidR="00D201AF" w:rsidRDefault="00D201AF" w:rsidP="00294B96">
      <w:pPr>
        <w:jc w:val="right"/>
      </w:pPr>
      <w:r>
        <w:t xml:space="preserve"> </w:t>
      </w:r>
    </w:p>
    <w:p w:rsidR="00D201AF" w:rsidRDefault="00D201AF" w:rsidP="00294B96">
      <w:pPr>
        <w:jc w:val="right"/>
      </w:pPr>
      <w:r>
        <w:t xml:space="preserve">Приложение №2   </w:t>
      </w:r>
    </w:p>
    <w:p w:rsidR="00D201AF" w:rsidRDefault="00D201AF" w:rsidP="00294B96">
      <w:pPr>
        <w:jc w:val="center"/>
      </w:pPr>
      <w:r>
        <w:t xml:space="preserve"> </w:t>
      </w:r>
    </w:p>
    <w:p w:rsidR="00D201AF" w:rsidRDefault="00D201AF" w:rsidP="00294B96">
      <w:pPr>
        <w:jc w:val="center"/>
      </w:pPr>
    </w:p>
    <w:p w:rsidR="00D201AF" w:rsidRDefault="00D201AF" w:rsidP="00294B96"/>
    <w:p w:rsidR="00D201AF" w:rsidRDefault="00D201AF" w:rsidP="00294B96">
      <w:pPr>
        <w:jc w:val="right"/>
      </w:pPr>
      <w:r>
        <w:t>Главе администрации  Лоухского</w:t>
      </w:r>
    </w:p>
    <w:p w:rsidR="00D201AF" w:rsidRDefault="00D201AF" w:rsidP="00294B96">
      <w:pPr>
        <w:jc w:val="right"/>
      </w:pPr>
      <w:r>
        <w:t>муниципального района</w:t>
      </w:r>
    </w:p>
    <w:p w:rsidR="00D201AF" w:rsidRDefault="00D201AF" w:rsidP="00294B96">
      <w:pPr>
        <w:jc w:val="right"/>
      </w:pPr>
      <w:r>
        <w:t>____________________________</w:t>
      </w:r>
    </w:p>
    <w:p w:rsidR="00D201AF" w:rsidRDefault="00D201AF" w:rsidP="00294B96">
      <w:pPr>
        <w:jc w:val="right"/>
      </w:pPr>
      <w:r>
        <w:t xml:space="preserve">     от  Иванова  Михаила Викторовича,</w:t>
      </w:r>
    </w:p>
    <w:p w:rsidR="00D201AF" w:rsidRDefault="00D201AF" w:rsidP="00294B96">
      <w:pPr>
        <w:jc w:val="right"/>
      </w:pPr>
      <w:r>
        <w:t xml:space="preserve">проживающего по адресу: п.Лоухи, </w:t>
      </w:r>
    </w:p>
    <w:p w:rsidR="00D201AF" w:rsidRDefault="00D201AF" w:rsidP="00294B96">
      <w:pPr>
        <w:jc w:val="right"/>
      </w:pPr>
      <w:r>
        <w:t>ул.Советская, д.15, кв.38</w:t>
      </w:r>
    </w:p>
    <w:p w:rsidR="00D201AF" w:rsidRDefault="00D201AF" w:rsidP="00294B96">
      <w:pPr>
        <w:jc w:val="right"/>
      </w:pPr>
    </w:p>
    <w:p w:rsidR="00D201AF" w:rsidRDefault="00D201AF" w:rsidP="00294B96">
      <w:pPr>
        <w:jc w:val="right"/>
      </w:pPr>
      <w:r>
        <w:t xml:space="preserve">   Телефон: +79214583648</w:t>
      </w:r>
    </w:p>
    <w:p w:rsidR="00D201AF" w:rsidRDefault="00D201AF" w:rsidP="00294B96">
      <w:pPr>
        <w:jc w:val="right"/>
      </w:pPr>
      <w:r>
        <w:t>Паспорт: серия 8600 №123456</w:t>
      </w:r>
    </w:p>
    <w:p w:rsidR="00D201AF" w:rsidRDefault="00D201AF" w:rsidP="00294B96">
      <w:pPr>
        <w:jc w:val="right"/>
      </w:pPr>
      <w:r>
        <w:t xml:space="preserve">Выдан: ТП УФМС  России по </w:t>
      </w:r>
    </w:p>
    <w:p w:rsidR="00D201AF" w:rsidRDefault="00D201AF" w:rsidP="00294B96">
      <w:pPr>
        <w:jc w:val="right"/>
      </w:pPr>
      <w:r>
        <w:t xml:space="preserve">Республике Карелия  </w:t>
      </w:r>
    </w:p>
    <w:p w:rsidR="00D201AF" w:rsidRDefault="00D201AF" w:rsidP="00294B96">
      <w:pPr>
        <w:jc w:val="right"/>
      </w:pPr>
      <w:r>
        <w:t>в Лоухском районе</w:t>
      </w:r>
    </w:p>
    <w:p w:rsidR="00D201AF" w:rsidRDefault="00D201AF" w:rsidP="00294B96">
      <w:pPr>
        <w:jc w:val="center"/>
      </w:pPr>
      <w:r>
        <w:t xml:space="preserve">                                                                                                           Дата выдачи: 30.12.2007г.</w:t>
      </w:r>
    </w:p>
    <w:p w:rsidR="00D201AF" w:rsidRDefault="00D201AF" w:rsidP="00294B96">
      <w:pPr>
        <w:jc w:val="right"/>
      </w:pPr>
    </w:p>
    <w:p w:rsidR="00D201AF" w:rsidRDefault="00D201AF" w:rsidP="00294B96">
      <w:pPr>
        <w:jc w:val="center"/>
      </w:pPr>
      <w:r>
        <w:t xml:space="preserve"> </w:t>
      </w:r>
    </w:p>
    <w:p w:rsidR="00D201AF" w:rsidRDefault="00D201AF" w:rsidP="00294B96">
      <w:pPr>
        <w:jc w:val="center"/>
      </w:pPr>
      <w:r>
        <w:t>Заявление</w:t>
      </w:r>
    </w:p>
    <w:p w:rsidR="00D201AF" w:rsidRDefault="00D201AF" w:rsidP="00294B96">
      <w:pPr>
        <w:jc w:val="center"/>
      </w:pPr>
      <w:r>
        <w:t>(ОБРАЗЕЦ)</w:t>
      </w:r>
    </w:p>
    <w:p w:rsidR="00D201AF" w:rsidRDefault="00D201AF" w:rsidP="00294B96">
      <w:pPr>
        <w:jc w:val="center"/>
      </w:pPr>
      <w:r>
        <w:t>Прошу Вас оказать мне материальную помощь в связи  с трудной жизненной ситуацией</w:t>
      </w:r>
    </w:p>
    <w:p w:rsidR="00D201AF" w:rsidRDefault="00D201AF" w:rsidP="00294B96">
      <w:pPr>
        <w:jc w:val="center"/>
      </w:pPr>
      <w:r>
        <w:t>__________________________________________________________________________________</w:t>
      </w:r>
    </w:p>
    <w:p w:rsidR="00D201AF" w:rsidRDefault="00D201AF" w:rsidP="00294B96">
      <w:pPr>
        <w:jc w:val="center"/>
      </w:pPr>
      <w:r>
        <w:t>(далее указать причину обращения за материальной помощью)</w:t>
      </w:r>
    </w:p>
    <w:p w:rsidR="00D201AF" w:rsidRDefault="00D201AF" w:rsidP="00294B96">
      <w:pPr>
        <w:jc w:val="center"/>
      </w:pPr>
      <w:r>
        <w:t>__________________________________________________________________________________</w:t>
      </w:r>
    </w:p>
    <w:p w:rsidR="00D201AF" w:rsidRDefault="00D201AF" w:rsidP="00294B96">
      <w:pPr>
        <w:jc w:val="center"/>
      </w:pPr>
      <w:r>
        <w:t>____________________________________________________________________________________________________________________________________________________________________</w:t>
      </w:r>
    </w:p>
    <w:p w:rsidR="00D201AF" w:rsidRDefault="00D201AF" w:rsidP="00294B96">
      <w:r>
        <w:t>Материальную помощь прошу перечислить на мой лицевой счет  __________________________</w:t>
      </w:r>
    </w:p>
    <w:p w:rsidR="00D201AF" w:rsidRPr="00D9087A" w:rsidRDefault="00D201AF" w:rsidP="00294B96">
      <w:pPr>
        <w:rPr>
          <w:u w:val="single"/>
        </w:rPr>
      </w:pPr>
      <w:r w:rsidRPr="00D9087A">
        <w:rPr>
          <w:u w:val="single"/>
        </w:rPr>
        <w:t xml:space="preserve">(копия  </w:t>
      </w:r>
      <w:r>
        <w:rPr>
          <w:u w:val="single"/>
        </w:rPr>
        <w:t xml:space="preserve">реквизитов </w:t>
      </w:r>
      <w:r w:rsidRPr="00D9087A">
        <w:rPr>
          <w:u w:val="single"/>
        </w:rPr>
        <w:t xml:space="preserve">лицевого счета и </w:t>
      </w:r>
      <w:r>
        <w:rPr>
          <w:u w:val="single"/>
        </w:rPr>
        <w:t xml:space="preserve">копия </w:t>
      </w:r>
      <w:r w:rsidRPr="00D9087A">
        <w:rPr>
          <w:u w:val="single"/>
        </w:rPr>
        <w:t xml:space="preserve">ИНН прилагается) </w:t>
      </w:r>
    </w:p>
    <w:p w:rsidR="00D201AF" w:rsidRDefault="00D201AF" w:rsidP="00294B96">
      <w:pPr>
        <w:jc w:val="center"/>
      </w:pPr>
    </w:p>
    <w:p w:rsidR="00D201AF" w:rsidRDefault="00D201AF" w:rsidP="00294B96"/>
    <w:p w:rsidR="00D201AF" w:rsidRDefault="00D201AF" w:rsidP="00294B96">
      <w:r>
        <w:t>К заявлению прилагаю следующие документы:</w:t>
      </w:r>
    </w:p>
    <w:p w:rsidR="00D201AF" w:rsidRDefault="00D201AF" w:rsidP="00294B96">
      <w:r>
        <w:t>- справку о составе семьи;</w:t>
      </w:r>
    </w:p>
    <w:p w:rsidR="00D201AF" w:rsidRDefault="00D201AF" w:rsidP="00294B96">
      <w:r>
        <w:t xml:space="preserve">- справку о доходах семьи; </w:t>
      </w:r>
    </w:p>
    <w:p w:rsidR="00D201AF" w:rsidRDefault="00D201AF" w:rsidP="00294B96">
      <w:r>
        <w:t xml:space="preserve">- документы, подтверждающие размер  пенсии; </w:t>
      </w:r>
    </w:p>
    <w:p w:rsidR="00D201AF" w:rsidRDefault="00D201AF" w:rsidP="00294B96">
      <w:r>
        <w:t>- документы, подтверждающие наличие заболевания;</w:t>
      </w:r>
    </w:p>
    <w:p w:rsidR="00D201AF" w:rsidRDefault="00D201AF" w:rsidP="00294B96">
      <w:r>
        <w:t>- номер лицевого счета открытого в банке;</w:t>
      </w:r>
    </w:p>
    <w:p w:rsidR="00D201AF" w:rsidRDefault="00D201AF" w:rsidP="00294B96">
      <w:r>
        <w:t>- другие документы, подтверждающие наличие обстоятельств, являющихся основанием для оказания материальной помощи.</w:t>
      </w:r>
    </w:p>
    <w:p w:rsidR="00D201AF" w:rsidRDefault="00D201AF" w:rsidP="00294B96"/>
    <w:p w:rsidR="00D201AF" w:rsidRDefault="00D201AF" w:rsidP="00294B96">
      <w:r>
        <w:t>Об ответственности за предоставление недостоверной информации (документов) предупрежден(а).</w:t>
      </w:r>
    </w:p>
    <w:p w:rsidR="00D201AF" w:rsidRDefault="00D201AF" w:rsidP="00294B96">
      <w:r>
        <w:t>Против проверки (комиссионного обследования) предоставленных мною сведений не возражаю.</w:t>
      </w:r>
    </w:p>
    <w:p w:rsidR="00D201AF" w:rsidRDefault="00D201AF" w:rsidP="00294B96"/>
    <w:p w:rsidR="00D201AF" w:rsidRDefault="00D201AF" w:rsidP="00294B96"/>
    <w:p w:rsidR="00D201AF" w:rsidRDefault="00D201AF" w:rsidP="00294B96">
      <w:r>
        <w:t>«20» сентября 2017г.                                                __________________Иванов  М.В.</w:t>
      </w:r>
    </w:p>
    <w:p w:rsidR="00D201AF" w:rsidRDefault="00D201AF" w:rsidP="00294B96">
      <w:r>
        <w:t xml:space="preserve">                                                                                                    (подпись заявителя)</w:t>
      </w:r>
    </w:p>
    <w:p w:rsidR="00D201AF" w:rsidRDefault="00D201AF" w:rsidP="00294B96">
      <w:pPr>
        <w:jc w:val="right"/>
      </w:pPr>
      <w:r>
        <w:t xml:space="preserve">                                                                                                 </w:t>
      </w:r>
    </w:p>
    <w:p w:rsidR="00D201AF" w:rsidRDefault="00D201AF" w:rsidP="00294B96">
      <w:pPr>
        <w:jc w:val="right"/>
      </w:pPr>
      <w:r>
        <w:t xml:space="preserve">                         </w:t>
      </w:r>
    </w:p>
    <w:p w:rsidR="00D201AF" w:rsidRDefault="00D201AF" w:rsidP="00294B96">
      <w:pPr>
        <w:jc w:val="both"/>
      </w:pPr>
    </w:p>
    <w:p w:rsidR="00D201AF" w:rsidRDefault="00D201AF" w:rsidP="00294B96">
      <w:pPr>
        <w:widowControl/>
        <w:autoSpaceDE/>
        <w:autoSpaceDN/>
        <w:adjustRightInd/>
        <w:spacing w:after="200" w:line="276" w:lineRule="auto"/>
        <w:jc w:val="right"/>
      </w:pPr>
    </w:p>
    <w:sectPr w:rsidR="00D201AF" w:rsidSect="00931A86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1AF" w:rsidRDefault="00D201AF">
      <w:r>
        <w:separator/>
      </w:r>
    </w:p>
  </w:endnote>
  <w:endnote w:type="continuationSeparator" w:id="1">
    <w:p w:rsidR="00D201AF" w:rsidRDefault="00D20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1AF" w:rsidRDefault="00D201AF">
      <w:r>
        <w:separator/>
      </w:r>
    </w:p>
  </w:footnote>
  <w:footnote w:type="continuationSeparator" w:id="1">
    <w:p w:rsidR="00D201AF" w:rsidRDefault="00D201AF">
      <w:r>
        <w:continuationSeparator/>
      </w:r>
    </w:p>
  </w:footnote>
  <w:footnote w:id="2">
    <w:p w:rsidR="00D201AF" w:rsidRDefault="00D201AF" w:rsidP="009A101F">
      <w:pPr>
        <w:widowControl/>
        <w:jc w:val="both"/>
      </w:pPr>
      <w:r>
        <w:rPr>
          <w:rStyle w:val="FootnoteReference"/>
        </w:rPr>
        <w:footnoteRef/>
      </w:r>
      <w:r>
        <w:rPr>
          <w:sz w:val="20"/>
          <w:szCs w:val="20"/>
        </w:rPr>
        <w:t xml:space="preserve">Определяется </w:t>
      </w:r>
      <w:r w:rsidRPr="009A101F">
        <w:rPr>
          <w:sz w:val="20"/>
          <w:szCs w:val="20"/>
          <w:lang w:eastAsia="en-US"/>
        </w:rPr>
        <w:t xml:space="preserve">в </w:t>
      </w:r>
      <w:r w:rsidRPr="009A101F">
        <w:rPr>
          <w:sz w:val="20"/>
          <w:szCs w:val="20"/>
        </w:rPr>
        <w:t>соответствии с административным регламентом предоставления муниципальной услуги.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AF" w:rsidRDefault="00D201AF" w:rsidP="002912FA">
    <w:pPr>
      <w:pStyle w:val="Style9"/>
      <w:widowControl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7EB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A821C7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0E54FE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25A36"/>
    <w:multiLevelType w:val="hybridMultilevel"/>
    <w:tmpl w:val="9D18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FA061E"/>
    <w:multiLevelType w:val="hybridMultilevel"/>
    <w:tmpl w:val="D0364E60"/>
    <w:lvl w:ilvl="0" w:tplc="AADAF08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AEE386F"/>
    <w:multiLevelType w:val="hybridMultilevel"/>
    <w:tmpl w:val="202EF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E53679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E7453E"/>
    <w:multiLevelType w:val="hybridMultilevel"/>
    <w:tmpl w:val="6B749AA2"/>
    <w:lvl w:ilvl="0" w:tplc="964EAE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215828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54413F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9F58C0"/>
    <w:multiLevelType w:val="hybridMultilevel"/>
    <w:tmpl w:val="C6C2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4F0706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262044"/>
    <w:multiLevelType w:val="hybridMultilevel"/>
    <w:tmpl w:val="CE90EB6E"/>
    <w:lvl w:ilvl="0" w:tplc="3BBAE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3296155"/>
    <w:multiLevelType w:val="hybridMultilevel"/>
    <w:tmpl w:val="83FCF9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B00FF9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F76E4A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6F14B3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DF07EF"/>
    <w:multiLevelType w:val="hybridMultilevel"/>
    <w:tmpl w:val="2F8C60D8"/>
    <w:lvl w:ilvl="0" w:tplc="744AB1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D977D1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8F3F0D"/>
    <w:multiLevelType w:val="hybridMultilevel"/>
    <w:tmpl w:val="A384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956773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0B3462"/>
    <w:multiLevelType w:val="hybridMultilevel"/>
    <w:tmpl w:val="D8E69D10"/>
    <w:lvl w:ilvl="0" w:tplc="B784B8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3"/>
  </w:num>
  <w:num w:numId="4">
    <w:abstractNumId w:val="13"/>
  </w:num>
  <w:num w:numId="5">
    <w:abstractNumId w:val="8"/>
  </w:num>
  <w:num w:numId="6">
    <w:abstractNumId w:val="11"/>
  </w:num>
  <w:num w:numId="7">
    <w:abstractNumId w:val="15"/>
  </w:num>
  <w:num w:numId="8">
    <w:abstractNumId w:val="10"/>
  </w:num>
  <w:num w:numId="9">
    <w:abstractNumId w:val="0"/>
  </w:num>
  <w:num w:numId="10">
    <w:abstractNumId w:val="22"/>
  </w:num>
  <w:num w:numId="11">
    <w:abstractNumId w:val="1"/>
  </w:num>
  <w:num w:numId="12">
    <w:abstractNumId w:val="7"/>
  </w:num>
  <w:num w:numId="13">
    <w:abstractNumId w:val="4"/>
  </w:num>
  <w:num w:numId="14">
    <w:abstractNumId w:val="9"/>
  </w:num>
  <w:num w:numId="15">
    <w:abstractNumId w:val="18"/>
  </w:num>
  <w:num w:numId="16">
    <w:abstractNumId w:val="6"/>
  </w:num>
  <w:num w:numId="17">
    <w:abstractNumId w:val="14"/>
  </w:num>
  <w:num w:numId="18">
    <w:abstractNumId w:val="3"/>
  </w:num>
  <w:num w:numId="19">
    <w:abstractNumId w:val="21"/>
  </w:num>
  <w:num w:numId="20">
    <w:abstractNumId w:val="20"/>
  </w:num>
  <w:num w:numId="21">
    <w:abstractNumId w:val="2"/>
  </w:num>
  <w:num w:numId="22">
    <w:abstractNumId w:val="16"/>
  </w:num>
  <w:num w:numId="23">
    <w:abstractNumId w:val="5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A49"/>
    <w:rsid w:val="00013024"/>
    <w:rsid w:val="00014A09"/>
    <w:rsid w:val="00022815"/>
    <w:rsid w:val="000258FE"/>
    <w:rsid w:val="00054775"/>
    <w:rsid w:val="00055216"/>
    <w:rsid w:val="000606D3"/>
    <w:rsid w:val="00083A04"/>
    <w:rsid w:val="00097870"/>
    <w:rsid w:val="000B3332"/>
    <w:rsid w:val="000B3EBF"/>
    <w:rsid w:val="000E7485"/>
    <w:rsid w:val="000F4646"/>
    <w:rsid w:val="000F6ED5"/>
    <w:rsid w:val="001009D2"/>
    <w:rsid w:val="00100B3B"/>
    <w:rsid w:val="00100FBD"/>
    <w:rsid w:val="001153C5"/>
    <w:rsid w:val="0012133C"/>
    <w:rsid w:val="001308EC"/>
    <w:rsid w:val="00187682"/>
    <w:rsid w:val="00196969"/>
    <w:rsid w:val="001B745A"/>
    <w:rsid w:val="001D1818"/>
    <w:rsid w:val="001E4ABB"/>
    <w:rsid w:val="001F1256"/>
    <w:rsid w:val="001F5B9A"/>
    <w:rsid w:val="00215E87"/>
    <w:rsid w:val="00231D20"/>
    <w:rsid w:val="002420C5"/>
    <w:rsid w:val="0024582B"/>
    <w:rsid w:val="00270BA1"/>
    <w:rsid w:val="00282552"/>
    <w:rsid w:val="00282585"/>
    <w:rsid w:val="002912FA"/>
    <w:rsid w:val="00294B96"/>
    <w:rsid w:val="002A0D11"/>
    <w:rsid w:val="002A11F8"/>
    <w:rsid w:val="002A57B1"/>
    <w:rsid w:val="002A7848"/>
    <w:rsid w:val="002B56F3"/>
    <w:rsid w:val="002D6E79"/>
    <w:rsid w:val="002F63B1"/>
    <w:rsid w:val="00354C28"/>
    <w:rsid w:val="00362935"/>
    <w:rsid w:val="00370328"/>
    <w:rsid w:val="003878D7"/>
    <w:rsid w:val="0039377A"/>
    <w:rsid w:val="003A4D9D"/>
    <w:rsid w:val="003B1B59"/>
    <w:rsid w:val="003C0719"/>
    <w:rsid w:val="003E5A49"/>
    <w:rsid w:val="003E6593"/>
    <w:rsid w:val="003E7843"/>
    <w:rsid w:val="003F01BA"/>
    <w:rsid w:val="00403A3B"/>
    <w:rsid w:val="00414255"/>
    <w:rsid w:val="00417587"/>
    <w:rsid w:val="00425BDC"/>
    <w:rsid w:val="00487787"/>
    <w:rsid w:val="00490CE2"/>
    <w:rsid w:val="004A0FE7"/>
    <w:rsid w:val="004A1638"/>
    <w:rsid w:val="004A24DE"/>
    <w:rsid w:val="004A2FB5"/>
    <w:rsid w:val="004B501D"/>
    <w:rsid w:val="004C4E2C"/>
    <w:rsid w:val="00521FE8"/>
    <w:rsid w:val="00575C2F"/>
    <w:rsid w:val="00586A18"/>
    <w:rsid w:val="005932AF"/>
    <w:rsid w:val="005A0BD5"/>
    <w:rsid w:val="005A120A"/>
    <w:rsid w:val="005A2655"/>
    <w:rsid w:val="005A3455"/>
    <w:rsid w:val="005C00A8"/>
    <w:rsid w:val="005C5DF1"/>
    <w:rsid w:val="005D2BF2"/>
    <w:rsid w:val="005D45EF"/>
    <w:rsid w:val="005E6F18"/>
    <w:rsid w:val="005E79FC"/>
    <w:rsid w:val="00611A2C"/>
    <w:rsid w:val="00616042"/>
    <w:rsid w:val="00642050"/>
    <w:rsid w:val="006C07A7"/>
    <w:rsid w:val="006E7B9A"/>
    <w:rsid w:val="00700375"/>
    <w:rsid w:val="00712F99"/>
    <w:rsid w:val="007252AA"/>
    <w:rsid w:val="007503F8"/>
    <w:rsid w:val="00756A54"/>
    <w:rsid w:val="007570A4"/>
    <w:rsid w:val="00766E9E"/>
    <w:rsid w:val="00770183"/>
    <w:rsid w:val="0079304A"/>
    <w:rsid w:val="00793353"/>
    <w:rsid w:val="007D218A"/>
    <w:rsid w:val="007D2D07"/>
    <w:rsid w:val="007F2804"/>
    <w:rsid w:val="0083786A"/>
    <w:rsid w:val="00841542"/>
    <w:rsid w:val="00843556"/>
    <w:rsid w:val="00850350"/>
    <w:rsid w:val="00852071"/>
    <w:rsid w:val="00870903"/>
    <w:rsid w:val="008944C1"/>
    <w:rsid w:val="008D3C28"/>
    <w:rsid w:val="009221F1"/>
    <w:rsid w:val="009255A6"/>
    <w:rsid w:val="00931A86"/>
    <w:rsid w:val="009429F3"/>
    <w:rsid w:val="009505A0"/>
    <w:rsid w:val="009815A6"/>
    <w:rsid w:val="009A101F"/>
    <w:rsid w:val="009E0142"/>
    <w:rsid w:val="00A17DD8"/>
    <w:rsid w:val="00A31591"/>
    <w:rsid w:val="00A36038"/>
    <w:rsid w:val="00A63AD5"/>
    <w:rsid w:val="00A774BB"/>
    <w:rsid w:val="00A82096"/>
    <w:rsid w:val="00A857F7"/>
    <w:rsid w:val="00A91CB7"/>
    <w:rsid w:val="00AC6AB4"/>
    <w:rsid w:val="00AD7A60"/>
    <w:rsid w:val="00AE2397"/>
    <w:rsid w:val="00AE5B05"/>
    <w:rsid w:val="00AF749E"/>
    <w:rsid w:val="00B262E5"/>
    <w:rsid w:val="00B31552"/>
    <w:rsid w:val="00B334BF"/>
    <w:rsid w:val="00B33D45"/>
    <w:rsid w:val="00B3714A"/>
    <w:rsid w:val="00B509C9"/>
    <w:rsid w:val="00BE42FA"/>
    <w:rsid w:val="00BF2556"/>
    <w:rsid w:val="00BF2CDC"/>
    <w:rsid w:val="00BF4C09"/>
    <w:rsid w:val="00C00101"/>
    <w:rsid w:val="00C52D6D"/>
    <w:rsid w:val="00C6634E"/>
    <w:rsid w:val="00C9231B"/>
    <w:rsid w:val="00C925BE"/>
    <w:rsid w:val="00C972BD"/>
    <w:rsid w:val="00C97BBF"/>
    <w:rsid w:val="00CB395C"/>
    <w:rsid w:val="00CC2CBB"/>
    <w:rsid w:val="00CD7349"/>
    <w:rsid w:val="00CE5AE6"/>
    <w:rsid w:val="00CF37EE"/>
    <w:rsid w:val="00CF7D59"/>
    <w:rsid w:val="00D1371F"/>
    <w:rsid w:val="00D201AF"/>
    <w:rsid w:val="00D213E9"/>
    <w:rsid w:val="00D357ED"/>
    <w:rsid w:val="00D45569"/>
    <w:rsid w:val="00D6301D"/>
    <w:rsid w:val="00D65F09"/>
    <w:rsid w:val="00D713A8"/>
    <w:rsid w:val="00D776D7"/>
    <w:rsid w:val="00D85A4C"/>
    <w:rsid w:val="00D9087A"/>
    <w:rsid w:val="00DB2E97"/>
    <w:rsid w:val="00DC48F7"/>
    <w:rsid w:val="00DC5E08"/>
    <w:rsid w:val="00DD20BB"/>
    <w:rsid w:val="00DD4BBF"/>
    <w:rsid w:val="00DE3FCD"/>
    <w:rsid w:val="00DE566C"/>
    <w:rsid w:val="00DE75DE"/>
    <w:rsid w:val="00DF071F"/>
    <w:rsid w:val="00DF54F4"/>
    <w:rsid w:val="00E210FC"/>
    <w:rsid w:val="00E23C9F"/>
    <w:rsid w:val="00E26128"/>
    <w:rsid w:val="00E30D50"/>
    <w:rsid w:val="00E31C47"/>
    <w:rsid w:val="00E33945"/>
    <w:rsid w:val="00E42016"/>
    <w:rsid w:val="00E63FC7"/>
    <w:rsid w:val="00E640D0"/>
    <w:rsid w:val="00E86154"/>
    <w:rsid w:val="00E9143A"/>
    <w:rsid w:val="00E92FB1"/>
    <w:rsid w:val="00EF7717"/>
    <w:rsid w:val="00F12D83"/>
    <w:rsid w:val="00F147F5"/>
    <w:rsid w:val="00F17854"/>
    <w:rsid w:val="00F202D4"/>
    <w:rsid w:val="00F22405"/>
    <w:rsid w:val="00F43AE5"/>
    <w:rsid w:val="00F73342"/>
    <w:rsid w:val="00FB69D7"/>
    <w:rsid w:val="00FE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56A54"/>
  </w:style>
  <w:style w:type="paragraph" w:customStyle="1" w:styleId="Style2">
    <w:name w:val="Style2"/>
    <w:basedOn w:val="Normal"/>
    <w:uiPriority w:val="99"/>
    <w:rsid w:val="00756A54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756A54"/>
  </w:style>
  <w:style w:type="paragraph" w:customStyle="1" w:styleId="Style5">
    <w:name w:val="Style5"/>
    <w:basedOn w:val="Normal"/>
    <w:uiPriority w:val="99"/>
    <w:rsid w:val="00756A54"/>
    <w:pPr>
      <w:jc w:val="both"/>
    </w:pPr>
  </w:style>
  <w:style w:type="paragraph" w:customStyle="1" w:styleId="Style9">
    <w:name w:val="Style9"/>
    <w:basedOn w:val="Normal"/>
    <w:uiPriority w:val="99"/>
    <w:rsid w:val="00756A54"/>
  </w:style>
  <w:style w:type="paragraph" w:customStyle="1" w:styleId="Style11">
    <w:name w:val="Style11"/>
    <w:basedOn w:val="Normal"/>
    <w:uiPriority w:val="99"/>
    <w:rsid w:val="00756A54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756A54"/>
  </w:style>
  <w:style w:type="paragraph" w:customStyle="1" w:styleId="Style13">
    <w:name w:val="Style13"/>
    <w:basedOn w:val="Normal"/>
    <w:uiPriority w:val="99"/>
    <w:rsid w:val="00756A54"/>
    <w:pPr>
      <w:spacing w:line="166" w:lineRule="exact"/>
      <w:jc w:val="right"/>
    </w:pPr>
  </w:style>
  <w:style w:type="paragraph" w:customStyle="1" w:styleId="Style17">
    <w:name w:val="Style17"/>
    <w:basedOn w:val="Normal"/>
    <w:uiPriority w:val="99"/>
    <w:rsid w:val="00756A54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756A54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DefaultParagraphFont"/>
    <w:uiPriority w:val="99"/>
    <w:rsid w:val="00756A54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756A54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756A54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756A54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756A5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next w:val="Normal"/>
    <w:uiPriority w:val="99"/>
    <w:rsid w:val="00756A54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styleId="ListParagraph">
    <w:name w:val="List Paragraph"/>
    <w:basedOn w:val="Normal"/>
    <w:uiPriority w:val="99"/>
    <w:qFormat/>
    <w:rsid w:val="00756A54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rsid w:val="00E640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40D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640D0"/>
    <w:rPr>
      <w:rFonts w:cs="Times New Roman"/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rsid w:val="00DE3F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3FCD"/>
    <w:rPr>
      <w:rFonts w:ascii="Courier New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semiHidden/>
    <w:rsid w:val="00E31C47"/>
    <w:rPr>
      <w:rFonts w:cs="Times New Roman"/>
      <w:color w:val="0000FF"/>
      <w:u w:val="single"/>
    </w:rPr>
  </w:style>
  <w:style w:type="character" w:customStyle="1" w:styleId="gwt-inlinehtml">
    <w:name w:val="gwt-inlinehtml"/>
    <w:basedOn w:val="DefaultParagraphFont"/>
    <w:uiPriority w:val="99"/>
    <w:rsid w:val="00D357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1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1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13</Pages>
  <Words>4166</Words>
  <Characters>23752</Characters>
  <Application>Microsoft Office Outlook</Application>
  <DocSecurity>0</DocSecurity>
  <Lines>0</Lines>
  <Paragraphs>0</Paragraphs>
  <ScaleCrop>false</ScaleCrop>
  <Company>Минэкономразвития РК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СХЕМА</dc:title>
  <dc:subject/>
  <dc:creator>Гуртова Виктория Константиновна</dc:creator>
  <cp:keywords/>
  <dc:description/>
  <cp:lastModifiedBy>Юнгина</cp:lastModifiedBy>
  <cp:revision>6</cp:revision>
  <dcterms:created xsi:type="dcterms:W3CDTF">2017-10-18T06:27:00Z</dcterms:created>
  <dcterms:modified xsi:type="dcterms:W3CDTF">2017-10-25T08:43:00Z</dcterms:modified>
</cp:coreProperties>
</file>